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Dulwich and West Norwood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Dulwich and West Norwood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Dulwich and West Norwood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Dulwich and West Norwood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Dulwich and West Norwood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Dulwich and West Norwood are estimated to have a score of 1-2 on the PGSI (low-risk gambling), whilst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70.9% </w:t>
      </w:r>
      <w:r w:rsidRPr="004747BF">
        <w:rPr>
          <w:rFonts w:ascii="Libre Franklin Light" w:eastAsia="Times New Roman" w:hAnsi="Libre Franklin Light" w:cs="Calibri Light"/>
        </w:rPr>
        <w:t xml:space="preserve">of those respondents classified as PGSI 8+ in Dulwich and West Norwood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Dulwich and West Norwood is estimated to be </w:t>
      </w:r>
      <w:r w:rsidRPr="00773DF7">
        <w:rPr>
          <w:rFonts w:ascii="Libre Franklin Light" w:eastAsia="Times New Roman" w:hAnsi="Libre Franklin Light" w:cs="Calibri Light"/>
          <w:b/>
          <w:bCs/>
          <w:color w:val="C45911" w:themeColor="accent2" w:themeShade="BF"/>
        </w:rPr>
        <w:t xml:space="preserve">£5,243,518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Dulwich and West Norwood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Dulwich and West Norwood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Dulwich and West Norwood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Dulwich and West Norwood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lwich and West Nor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Dulwich and West Norwood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lwich and West Nor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Dulwich and West Norwood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Dulwich and West Norwood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lwich and West Nor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Dulwich and West Norwood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Dulwich and West Norwood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Dulwich and West Norwood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Dulwich and West Norwood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Dulwich and West Norwood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Dulwich and West Norwood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£5,243,518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Dulwich and West Norwood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£85,408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£1,766,292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£126,531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£35,587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£65,242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£3,164,458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£5,243,518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Dulwich and West Norwood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Dulwich and West Norwood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Dulwich and West Norwood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Dulwich and West Norwood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Dulwich and West Norwood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Dulwich and West Norwood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Dulwich and West Norwood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Dulwich and West Norwood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Dulwich and West Norwood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Dulwich and West Norwood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Dulwich and West Norwood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Dulwich and West Norwood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405006-0770-4F09-8FE1-42D75AF25B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